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河南安泰养老服务有限公司平顶山分公司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需求信息表</w:t>
      </w:r>
    </w:p>
    <w:p>
      <w:pPr>
        <w:spacing w:line="600" w:lineRule="exact"/>
        <w:rPr>
          <w:rFonts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河南安泰养老服务有限公司平顶山分公司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Theme="majorAscii" w:hAnsiTheme="majorAscii" w:eastAsiaTheme="minorEastAsia" w:cstheme="minorEastAsia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default" w:asciiTheme="majorAscii" w:hAnsiTheme="majorAscii" w:eastAsiaTheme="minorEastAsia" w:cstheme="minorEastAsia"/>
          <w:i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河南安泰养老服务有限公司平顶山分公司是一家小微企业，该公司成立于2019年12月26日，经营范围包括居家养老服务、老年文化活动策划、养老设施管理服务等。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养老服务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张娟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15038867782  </w:t>
      </w:r>
      <w:bookmarkStart w:id="0" w:name="_GoBack"/>
      <w:bookmarkEnd w:id="0"/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岗位名称：护理员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学历要求：初中以上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3、经验要求：有工作经验者优先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4、招聘人数：2人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    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月薪3500+</w:t>
      </w:r>
    </w:p>
    <w:p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基本工资+绩效、证书补贴、节假日补贴、交通补贴、各种奖励</w:t>
      </w:r>
    </w:p>
    <w:p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新华区建设路与碧圃巷交叉口路东300米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</w:t>
      </w:r>
    </w:p>
    <w:p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ans-serif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RW Bookman">
    <w:panose1 w:val="00000400000000000000"/>
    <w:charset w:val="00"/>
    <w:family w:val="auto"/>
    <w:pitch w:val="default"/>
    <w:sig w:usb0="00000287" w:usb1="00000800" w:usb2="00000000" w:usb3="00000000" w:csb0="6000009F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mbria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6AEAB1"/>
    <w:multiLevelType w:val="singleLevel"/>
    <w:tmpl w:val="A36AEAB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2073CD5"/>
    <w:rsid w:val="081C48F0"/>
    <w:rsid w:val="1959028A"/>
    <w:rsid w:val="19F73A90"/>
    <w:rsid w:val="21681610"/>
    <w:rsid w:val="26E848A3"/>
    <w:rsid w:val="320F470F"/>
    <w:rsid w:val="338C0DA0"/>
    <w:rsid w:val="419B0120"/>
    <w:rsid w:val="434D53A5"/>
    <w:rsid w:val="4A294D06"/>
    <w:rsid w:val="4B972761"/>
    <w:rsid w:val="4F421746"/>
    <w:rsid w:val="51BE45F4"/>
    <w:rsid w:val="537C75C9"/>
    <w:rsid w:val="54267ABF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greatwall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198</Words>
  <Characters>214</Characters>
  <Lines>0</Lines>
  <Paragraphs>0</Paragraphs>
  <TotalTime>3</TotalTime>
  <ScaleCrop>false</ScaleCrop>
  <LinksUpToDate>false</LinksUpToDate>
  <CharactersWithSpaces>315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greatwall</cp:lastModifiedBy>
  <dcterms:modified xsi:type="dcterms:W3CDTF">2026-01-23T14:38:14Z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69468E67CA5440F39A4335864E722935_13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